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EF4E" w14:textId="17E9656B" w:rsidR="00535962" w:rsidRPr="00F7167E" w:rsidRDefault="00DB6DE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CCC45DA" wp14:editId="060769A4">
                <wp:simplePos x="0" y="0"/>
                <wp:positionH relativeFrom="column">
                  <wp:posOffset>7191375</wp:posOffset>
                </wp:positionH>
                <wp:positionV relativeFrom="paragraph">
                  <wp:posOffset>-504825</wp:posOffset>
                </wp:positionV>
                <wp:extent cx="2102485" cy="701040"/>
                <wp:effectExtent l="0" t="0" r="12065" b="22860"/>
                <wp:wrapNone/>
                <wp:docPr id="652175305" name="Grup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248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72960075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5A2A5FA" w14:textId="518B2156" w:rsidR="00DB6DE6" w:rsidRDefault="00404743" w:rsidP="00404743">
                                    <w:pPr>
                                      <w:autoSpaceDE w:val="0"/>
                                      <w:autoSpaceDN w:val="0"/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 w:rsidRPr="00404743">
                                      <w:rPr>
                                        <w:rStyle w:val="Style2"/>
                                      </w:rPr>
                                      <w:t>MOPC-CCC-LPA-2026-0001</w:t>
                                    </w:r>
                                  </w:p>
                                  <w:p w14:paraId="1BC624F7" w14:textId="77777777" w:rsidR="00DB6DE6" w:rsidRPr="00535962" w:rsidRDefault="003506B1" w:rsidP="00DB6DE6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778E3D" w14:textId="77777777" w:rsidR="00DB6DE6" w:rsidRPr="00535962" w:rsidRDefault="00DB6DE6" w:rsidP="00DB6DE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CC45DA" id="Grupo 15" o:spid="_x0000_s1026" style="position:absolute;margin-left:566.25pt;margin-top:-39.75pt;width:165.55pt;height:55.2pt;z-index:25168896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72960075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5A2A5FA" w14:textId="518B2156" w:rsidR="00DB6DE6" w:rsidRDefault="00404743" w:rsidP="00404743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Style w:val="Style2"/>
                                </w:rPr>
                              </w:pPr>
                              <w:r w:rsidRPr="00404743">
                                <w:rPr>
                                  <w:rStyle w:val="Style2"/>
                                </w:rPr>
                                <w:t>MOPC-CCC-LPA-2026-0001</w:t>
                              </w:r>
                            </w:p>
                            <w:p w14:paraId="1BC624F7" w14:textId="77777777" w:rsidR="00DB6DE6" w:rsidRPr="00535962" w:rsidRDefault="003506B1" w:rsidP="00DB6DE6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F778E3D" w14:textId="77777777" w:rsidR="00DB6DE6" w:rsidRPr="00535962" w:rsidRDefault="00DB6DE6" w:rsidP="00DB6DE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E0066B7" wp14:editId="6FE48459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78016AB" wp14:editId="77F26BD2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8F79A60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D971A03" wp14:editId="36A22D9D">
                                      <wp:extent cx="799693" cy="266564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665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016AB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V/XvGt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8F79A60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D971A03" wp14:editId="36A22D9D">
                                <wp:extent cx="799693" cy="266564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665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9028E" wp14:editId="41D67409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7C862C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9028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097C862C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4FA6FAE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6B54FB" wp14:editId="1C40F632">
                <wp:simplePos x="0" y="0"/>
                <wp:positionH relativeFrom="column">
                  <wp:posOffset>2686304</wp:posOffset>
                </wp:positionH>
                <wp:positionV relativeFrom="paragraph">
                  <wp:posOffset>102235</wp:posOffset>
                </wp:positionV>
                <wp:extent cx="3765296" cy="279400"/>
                <wp:effectExtent l="0" t="0" r="6985" b="6350"/>
                <wp:wrapNone/>
                <wp:docPr id="102772470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29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8E7A32" w14:textId="74C72687" w:rsidR="002E1412" w:rsidRPr="002E1412" w:rsidRDefault="003506B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B6DE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COMUNICALCIONES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B54FB" id="Text Box 16" o:spid="_x0000_s1033" type="#_x0000_t202" style="position:absolute;margin-left:211.5pt;margin-top:8.05pt;width:296.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" stroked="f">
                <v:textbox>
                  <w:txbxContent>
                    <w:p w14:paraId="298E7A32" w14:textId="74C72687" w:rsidR="002E1412" w:rsidRPr="002E1412" w:rsidRDefault="003506B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B6DE6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COMUNICALCIONES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36CACE" wp14:editId="780F14FA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9C039B" w14:textId="77777777" w:rsidR="0026335F" w:rsidRPr="0026335F" w:rsidRDefault="003506B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6CAC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4C9C039B" w14:textId="77777777" w:rsidR="0026335F" w:rsidRPr="0026335F" w:rsidRDefault="003506B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9B591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A4BA58" wp14:editId="6099B06E">
                <wp:simplePos x="0" y="0"/>
                <wp:positionH relativeFrom="column">
                  <wp:posOffset>3174365</wp:posOffset>
                </wp:positionH>
                <wp:positionV relativeFrom="paragraph">
                  <wp:posOffset>56414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7F269D" w14:textId="77777777" w:rsidR="00F7443C" w:rsidRPr="00C9652D" w:rsidRDefault="003506B1" w:rsidP="0083342F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  <w:sz w:val="22"/>
                                  <w:szCs w:val="22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 w:rsidRPr="00C9652D">
                                  <w:rPr>
                                    <w:rStyle w:val="Style7"/>
                                    <w:sz w:val="22"/>
                                    <w:szCs w:val="22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4BA58" id="Text Box 18" o:spid="_x0000_s1035" type="#_x0000_t202" style="position:absolute;margin-left:249.95pt;margin-top:4.4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" stroked="f">
                <v:textbox>
                  <w:txbxContent>
                    <w:p w14:paraId="637F269D" w14:textId="77777777" w:rsidR="00F7443C" w:rsidRPr="00C9652D" w:rsidRDefault="003506B1" w:rsidP="0083342F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  <w:sz w:val="22"/>
                            <w:szCs w:val="22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 w:rsidRPr="00C9652D">
                            <w:rPr>
                              <w:rStyle w:val="Style7"/>
                              <w:sz w:val="22"/>
                              <w:szCs w:val="22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944D963" wp14:editId="0154748C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FABCD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4D963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37FABCD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0B51933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E94979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15874795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1D1D18F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96117C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4CDA8D1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DE3B530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76424CA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57E44D5F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6C79163E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7C57357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8AB1AA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17296AD5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AF426C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380590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53CBFC11" w14:textId="77777777" w:rsidTr="00822B7A">
        <w:trPr>
          <w:trHeight w:val="229"/>
          <w:jc w:val="center"/>
        </w:trPr>
        <w:tc>
          <w:tcPr>
            <w:tcW w:w="0" w:type="auto"/>
          </w:tcPr>
          <w:p w14:paraId="43AAB7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75DB4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E7D9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8A79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070D1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31A20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C5181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D51D2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26D1075" w14:textId="77777777" w:rsidTr="00822B7A">
        <w:trPr>
          <w:trHeight w:val="211"/>
          <w:jc w:val="center"/>
        </w:trPr>
        <w:tc>
          <w:tcPr>
            <w:tcW w:w="0" w:type="auto"/>
          </w:tcPr>
          <w:p w14:paraId="5391FA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231E7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F82C8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4B9B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A9484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EACC9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5BDA5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7779A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97B1CFF" w14:textId="77777777" w:rsidTr="00822B7A">
        <w:trPr>
          <w:trHeight w:val="229"/>
          <w:jc w:val="center"/>
        </w:trPr>
        <w:tc>
          <w:tcPr>
            <w:tcW w:w="0" w:type="auto"/>
          </w:tcPr>
          <w:p w14:paraId="3D1D3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565FD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4A8C9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A4B5E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86AE1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4FB8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7544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5C9CA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CB29366" w14:textId="77777777" w:rsidTr="00822B7A">
        <w:trPr>
          <w:trHeight w:val="229"/>
          <w:jc w:val="center"/>
        </w:trPr>
        <w:tc>
          <w:tcPr>
            <w:tcW w:w="0" w:type="auto"/>
          </w:tcPr>
          <w:p w14:paraId="33144B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C972C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E9397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F1971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347F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F1F06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449EE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352DB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44F5690" w14:textId="77777777" w:rsidTr="00822B7A">
        <w:trPr>
          <w:trHeight w:val="229"/>
          <w:jc w:val="center"/>
        </w:trPr>
        <w:tc>
          <w:tcPr>
            <w:tcW w:w="0" w:type="auto"/>
          </w:tcPr>
          <w:p w14:paraId="59CD85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C91CE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0BE22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4599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E2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966A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F73471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7C01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3412031" w14:textId="77777777" w:rsidTr="00822B7A">
        <w:trPr>
          <w:trHeight w:val="229"/>
          <w:jc w:val="center"/>
        </w:trPr>
        <w:tc>
          <w:tcPr>
            <w:tcW w:w="0" w:type="auto"/>
          </w:tcPr>
          <w:p w14:paraId="32B8B3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72C519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6D3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F0A23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02E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E17A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B12E7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F3805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BC5D322" w14:textId="77777777" w:rsidTr="00822B7A">
        <w:trPr>
          <w:trHeight w:val="229"/>
          <w:jc w:val="center"/>
        </w:trPr>
        <w:tc>
          <w:tcPr>
            <w:tcW w:w="0" w:type="auto"/>
          </w:tcPr>
          <w:p w14:paraId="147CCD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2E2597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9010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DFE8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5E55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F7D7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02C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AE344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8A40D3A" w14:textId="77777777" w:rsidTr="00822B7A">
        <w:trPr>
          <w:trHeight w:val="211"/>
          <w:jc w:val="center"/>
        </w:trPr>
        <w:tc>
          <w:tcPr>
            <w:tcW w:w="0" w:type="auto"/>
          </w:tcPr>
          <w:p w14:paraId="2F4193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1CA08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EA365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D7752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5A6EC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FC7E4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993F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C140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CD657C8" w14:textId="77777777" w:rsidTr="00822B7A">
        <w:trPr>
          <w:trHeight w:val="229"/>
          <w:jc w:val="center"/>
        </w:trPr>
        <w:tc>
          <w:tcPr>
            <w:tcW w:w="0" w:type="auto"/>
          </w:tcPr>
          <w:p w14:paraId="689C2E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AAFF8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D597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C11F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29E3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0530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D214D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B376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B37BCEE" w14:textId="77777777" w:rsidTr="00822B7A">
        <w:trPr>
          <w:trHeight w:val="229"/>
          <w:jc w:val="center"/>
        </w:trPr>
        <w:tc>
          <w:tcPr>
            <w:tcW w:w="0" w:type="auto"/>
          </w:tcPr>
          <w:p w14:paraId="35F265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F2BE0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15606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C3C11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773C7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C8A0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C599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D9013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457BCD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04F38D46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0E7F66C3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4896006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3D999C9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91A649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492C79C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532E2" w14:textId="77777777" w:rsidR="003506B1" w:rsidRDefault="003506B1" w:rsidP="001007E7">
      <w:pPr>
        <w:spacing w:after="0" w:line="240" w:lineRule="auto"/>
      </w:pPr>
      <w:r>
        <w:separator/>
      </w:r>
    </w:p>
  </w:endnote>
  <w:endnote w:type="continuationSeparator" w:id="0">
    <w:p w14:paraId="20B9AA19" w14:textId="77777777" w:rsidR="003506B1" w:rsidRDefault="003506B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49258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E83365" wp14:editId="2708765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A3DC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E833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B4A3DC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B0E0D8" wp14:editId="3EAE6DE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49EF5F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371176E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AB0E0D8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449EF5F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371176E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31EEFBFB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44BAE992" wp14:editId="519F57C9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845A6FF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6324642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43FB3" w14:textId="77777777" w:rsidR="003506B1" w:rsidRDefault="003506B1" w:rsidP="001007E7">
      <w:pPr>
        <w:spacing w:after="0" w:line="240" w:lineRule="auto"/>
      </w:pPr>
      <w:r>
        <w:separator/>
      </w:r>
    </w:p>
  </w:footnote>
  <w:footnote w:type="continuationSeparator" w:id="0">
    <w:p w14:paraId="37AE4FD8" w14:textId="77777777" w:rsidR="003506B1" w:rsidRDefault="003506B1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379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506B1"/>
    <w:rsid w:val="003B38E0"/>
    <w:rsid w:val="003F0543"/>
    <w:rsid w:val="00404743"/>
    <w:rsid w:val="0042490F"/>
    <w:rsid w:val="00466B9C"/>
    <w:rsid w:val="004762B3"/>
    <w:rsid w:val="004767CC"/>
    <w:rsid w:val="004C4743"/>
    <w:rsid w:val="00530FB0"/>
    <w:rsid w:val="0053293F"/>
    <w:rsid w:val="00535962"/>
    <w:rsid w:val="00551CCA"/>
    <w:rsid w:val="005747F7"/>
    <w:rsid w:val="005B442B"/>
    <w:rsid w:val="00602C05"/>
    <w:rsid w:val="00611A07"/>
    <w:rsid w:val="0062592A"/>
    <w:rsid w:val="006474D7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72AF1"/>
    <w:rsid w:val="00896739"/>
    <w:rsid w:val="008A68D0"/>
    <w:rsid w:val="008B3AE5"/>
    <w:rsid w:val="009A2AEC"/>
    <w:rsid w:val="009A41E5"/>
    <w:rsid w:val="009C5D07"/>
    <w:rsid w:val="00A16099"/>
    <w:rsid w:val="00A640BD"/>
    <w:rsid w:val="00A6449B"/>
    <w:rsid w:val="00A73BAD"/>
    <w:rsid w:val="00AB0F33"/>
    <w:rsid w:val="00AB4966"/>
    <w:rsid w:val="00AC0F95"/>
    <w:rsid w:val="00AD7919"/>
    <w:rsid w:val="00AE056E"/>
    <w:rsid w:val="00AE0C17"/>
    <w:rsid w:val="00AF0D2F"/>
    <w:rsid w:val="00AF3644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652D"/>
    <w:rsid w:val="00CA4661"/>
    <w:rsid w:val="00CE67A3"/>
    <w:rsid w:val="00D24FA7"/>
    <w:rsid w:val="00D44712"/>
    <w:rsid w:val="00D64696"/>
    <w:rsid w:val="00D90D49"/>
    <w:rsid w:val="00DA5299"/>
    <w:rsid w:val="00DB6DE6"/>
    <w:rsid w:val="00DC5D96"/>
    <w:rsid w:val="00DD4F3E"/>
    <w:rsid w:val="00DE301D"/>
    <w:rsid w:val="00E13E55"/>
    <w:rsid w:val="00E36A04"/>
    <w:rsid w:val="00E81276"/>
    <w:rsid w:val="00EA7406"/>
    <w:rsid w:val="00ED39DD"/>
    <w:rsid w:val="00EE29A1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3557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A40B96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8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Pamela Peguero Vasquez</cp:lastModifiedBy>
  <cp:revision>13</cp:revision>
  <cp:lastPrinted>2011-03-04T19:05:00Z</cp:lastPrinted>
  <dcterms:created xsi:type="dcterms:W3CDTF">2014-01-02T13:42:00Z</dcterms:created>
  <dcterms:modified xsi:type="dcterms:W3CDTF">2026-08-19T19:04:00Z</dcterms:modified>
</cp:coreProperties>
</file>